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E" w:rsidRPr="00194E75" w:rsidRDefault="00E6572E" w:rsidP="00E6572E">
      <w:pPr>
        <w:pStyle w:val="2"/>
        <w:widowControl w:val="0"/>
        <w:jc w:val="center"/>
        <w:rPr>
          <w:b/>
          <w:lang w:val="en-US"/>
        </w:rPr>
      </w:pP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825C8E" w:rsidRPr="000D0272" w:rsidRDefault="00825C8E" w:rsidP="00825C8E">
      <w:r w:rsidRPr="000D0272">
        <w:rPr>
          <w:b/>
        </w:rPr>
        <w:t>С ПОЛНОМОЧИЯМИ ИЗБИРАТЕЛЬНОЙ КОМИССИИ МУНИЦИПАЛЬНОГО ОБРАЗОВАНИЯ «ПОСЁЛОК УРАЛЬСКИЙ»</w:t>
      </w:r>
    </w:p>
    <w:p w:rsidR="0001737C" w:rsidRPr="00194E75" w:rsidRDefault="0001737C" w:rsidP="0001737C">
      <w:pPr>
        <w:widowControl w:val="0"/>
        <w:ind w:firstLine="720"/>
        <w:rPr>
          <w:b/>
          <w:sz w:val="24"/>
        </w:rPr>
      </w:pPr>
    </w:p>
    <w:p w:rsidR="00B632CB" w:rsidRDefault="00B632CB" w:rsidP="00B632CB">
      <w:pPr>
        <w:pStyle w:val="15"/>
        <w:keepNext/>
        <w:keepLines/>
        <w:shd w:val="clear" w:color="auto" w:fill="auto"/>
        <w:spacing w:after="0" w:line="557" w:lineRule="exact"/>
        <w:ind w:left="20"/>
      </w:pPr>
      <w:bookmarkStart w:id="0" w:name="bookmark1"/>
      <w:r>
        <w:t>РЕШЕНИЕ</w:t>
      </w:r>
      <w:bookmarkEnd w:id="0"/>
    </w:p>
    <w:p w:rsidR="00B632CB" w:rsidRPr="00B10DBC" w:rsidRDefault="00E60156" w:rsidP="00B632CB">
      <w:pPr>
        <w:pStyle w:val="23"/>
        <w:shd w:val="clear" w:color="auto" w:fill="auto"/>
        <w:tabs>
          <w:tab w:val="left" w:pos="8655"/>
        </w:tabs>
        <w:ind w:left="20"/>
        <w:rPr>
          <w:sz w:val="28"/>
          <w:szCs w:val="28"/>
        </w:rPr>
      </w:pPr>
      <w:r>
        <w:rPr>
          <w:sz w:val="28"/>
          <w:szCs w:val="28"/>
        </w:rPr>
        <w:t>05</w:t>
      </w:r>
      <w:r w:rsidR="00B632CB" w:rsidRPr="00B10DBC">
        <w:rPr>
          <w:sz w:val="28"/>
          <w:szCs w:val="28"/>
        </w:rPr>
        <w:t xml:space="preserve"> октября 2017 года                                           </w:t>
      </w:r>
      <w:r>
        <w:rPr>
          <w:sz w:val="28"/>
          <w:szCs w:val="28"/>
        </w:rPr>
        <w:t xml:space="preserve">                            № 21</w:t>
      </w:r>
      <w:r w:rsidR="00B632CB" w:rsidRPr="00B10DBC">
        <w:rPr>
          <w:sz w:val="28"/>
          <w:szCs w:val="28"/>
        </w:rPr>
        <w:t>/</w:t>
      </w:r>
      <w:r>
        <w:rPr>
          <w:sz w:val="28"/>
          <w:szCs w:val="28"/>
        </w:rPr>
        <w:t>89</w:t>
      </w:r>
    </w:p>
    <w:p w:rsidR="00B632CB" w:rsidRDefault="00B632CB" w:rsidP="00B632CB">
      <w:pPr>
        <w:pStyle w:val="15"/>
        <w:keepNext/>
        <w:keepLines/>
        <w:shd w:val="clear" w:color="auto" w:fill="auto"/>
        <w:spacing w:after="0" w:line="322" w:lineRule="exact"/>
        <w:ind w:left="20"/>
        <w:rPr>
          <w:color w:val="FF0000"/>
        </w:rPr>
      </w:pPr>
      <w:bookmarkStart w:id="1" w:name="bookmark2"/>
    </w:p>
    <w:p w:rsidR="00E60156" w:rsidRDefault="009B647C" w:rsidP="009B647C">
      <w:pPr>
        <w:ind w:right="-6"/>
        <w:rPr>
          <w:b/>
        </w:rPr>
      </w:pPr>
      <w:r>
        <w:rPr>
          <w:b/>
        </w:rPr>
        <w:t>Об утверждении Порядка приема агитационных материалов, пред</w:t>
      </w:r>
      <w:r w:rsidR="00E60156">
        <w:rPr>
          <w:b/>
        </w:rPr>
        <w:t>ставленных в  Уральскую поселковую</w:t>
      </w:r>
      <w:r>
        <w:rPr>
          <w:b/>
        </w:rPr>
        <w:t xml:space="preserve"> территориальную избирательную комиссию </w:t>
      </w:r>
      <w:r w:rsidR="00E60156">
        <w:rPr>
          <w:b/>
        </w:rPr>
        <w:t xml:space="preserve">с полномочиями избирательной комиссии муниципального образования «посёлок Уральский» </w:t>
      </w:r>
      <w:r>
        <w:rPr>
          <w:b/>
        </w:rPr>
        <w:t xml:space="preserve"> на </w:t>
      </w:r>
      <w:r w:rsidR="00E60156">
        <w:rPr>
          <w:b/>
        </w:rPr>
        <w:t xml:space="preserve">досрочных </w:t>
      </w:r>
      <w:r>
        <w:rPr>
          <w:b/>
        </w:rPr>
        <w:t>выборах депутатов Дум</w:t>
      </w:r>
      <w:r w:rsidR="00E60156">
        <w:rPr>
          <w:b/>
        </w:rPr>
        <w:t>ы муниципального образования</w:t>
      </w:r>
    </w:p>
    <w:p w:rsidR="00E60156" w:rsidRDefault="00E60156" w:rsidP="009B647C">
      <w:pPr>
        <w:ind w:right="-6"/>
        <w:rPr>
          <w:b/>
        </w:rPr>
      </w:pPr>
      <w:r>
        <w:rPr>
          <w:b/>
        </w:rPr>
        <w:t xml:space="preserve"> «посёлок Уральский» шестого созыва </w:t>
      </w:r>
    </w:p>
    <w:p w:rsidR="00E60156" w:rsidRDefault="00E60156" w:rsidP="009B647C">
      <w:pPr>
        <w:ind w:right="-6"/>
        <w:rPr>
          <w:b/>
        </w:rPr>
      </w:pPr>
      <w:r>
        <w:rPr>
          <w:b/>
        </w:rPr>
        <w:t xml:space="preserve">по </w:t>
      </w:r>
      <w:proofErr w:type="spellStart"/>
      <w:r>
        <w:rPr>
          <w:b/>
        </w:rPr>
        <w:t>одиннадцатимандатному</w:t>
      </w:r>
      <w:proofErr w:type="spellEnd"/>
      <w:r>
        <w:rPr>
          <w:b/>
        </w:rPr>
        <w:t xml:space="preserve"> избирательному округу </w:t>
      </w:r>
    </w:p>
    <w:p w:rsidR="009B647C" w:rsidRDefault="009B647C" w:rsidP="009B647C">
      <w:pPr>
        <w:ind w:right="-6"/>
        <w:rPr>
          <w:b/>
          <w:sz w:val="16"/>
          <w:szCs w:val="16"/>
        </w:rPr>
      </w:pPr>
      <w:r>
        <w:rPr>
          <w:b/>
        </w:rPr>
        <w:t xml:space="preserve"> </w:t>
      </w:r>
      <w:r w:rsidR="00E60156">
        <w:rPr>
          <w:b/>
        </w:rPr>
        <w:t xml:space="preserve">24 декабря </w:t>
      </w:r>
      <w:r>
        <w:rPr>
          <w:b/>
        </w:rPr>
        <w:t>2017 года</w:t>
      </w:r>
    </w:p>
    <w:p w:rsidR="009B647C" w:rsidRDefault="009B647C" w:rsidP="009B647C">
      <w:pPr>
        <w:ind w:right="-6"/>
        <w:rPr>
          <w:b/>
          <w:sz w:val="16"/>
          <w:szCs w:val="16"/>
        </w:rPr>
      </w:pPr>
    </w:p>
    <w:p w:rsidR="009B647C" w:rsidRDefault="009B647C" w:rsidP="009B647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pacing w:val="40"/>
        </w:rPr>
      </w:pPr>
      <w:r>
        <w:t>В целях реализац</w:t>
      </w:r>
      <w:r w:rsidR="00E60156">
        <w:t xml:space="preserve">ии полномочий Уральской поселковой </w:t>
      </w:r>
      <w:r>
        <w:t xml:space="preserve"> территориальной изби</w:t>
      </w:r>
      <w:r w:rsidR="00E60156">
        <w:t>рательной комиссии с полномочиями избирательной комиссии муниципального образования «посёлок Уральский»</w:t>
      </w:r>
      <w:r>
        <w:t xml:space="preserve">  по контролю за соблюдением участниками избирательного процесса порядка и правил информирования избирателей, предвыборной агитации при проведении </w:t>
      </w:r>
      <w:r w:rsidR="00E60156">
        <w:t xml:space="preserve">досрочных </w:t>
      </w:r>
      <w:r>
        <w:t>выборов депутатов Дум</w:t>
      </w:r>
      <w:r w:rsidR="00E60156">
        <w:t xml:space="preserve">ы муниципального образования «посёлок Уральский» шестого созыва по </w:t>
      </w:r>
      <w:proofErr w:type="spellStart"/>
      <w:r w:rsidR="00E60156">
        <w:t>одиннадцатимандатному</w:t>
      </w:r>
      <w:proofErr w:type="spellEnd"/>
      <w:r w:rsidR="00E60156">
        <w:t xml:space="preserve"> избирательному округу 24 декабря 2017 года</w:t>
      </w:r>
      <w:r>
        <w:t xml:space="preserve">, руководствуясь  пунктом 10 статьи 24 </w:t>
      </w:r>
      <w:r>
        <w:rPr>
          <w:rFonts w:cs="Times New Roman CYR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Федерации», </w:t>
      </w:r>
      <w:r>
        <w:t>пунктом 1 статьи 26, пунктом 1 статьи 70  Избирательного кодекса Свердлов</w:t>
      </w:r>
      <w:r w:rsidR="00E60156">
        <w:t>ской области, Уральская поселковая</w:t>
      </w:r>
      <w:r>
        <w:t xml:space="preserve"> территориальная избирательная комиссия с полномо</w:t>
      </w:r>
      <w:r w:rsidR="00E60156">
        <w:t>чиями   избирательной комиссии муниципального образования «посёлок Уральский»,</w:t>
      </w:r>
      <w:r>
        <w:t xml:space="preserve">    </w:t>
      </w:r>
      <w:r>
        <w:rPr>
          <w:b/>
        </w:rPr>
        <w:t>решила</w:t>
      </w:r>
      <w:r>
        <w:rPr>
          <w:b/>
          <w:spacing w:val="40"/>
        </w:rPr>
        <w:t>:</w:t>
      </w:r>
    </w:p>
    <w:p w:rsidR="009B647C" w:rsidRDefault="009B647C" w:rsidP="009B647C">
      <w:pPr>
        <w:spacing w:line="360" w:lineRule="auto"/>
        <w:ind w:right="-6" w:firstLine="720"/>
        <w:jc w:val="both"/>
      </w:pPr>
      <w:r>
        <w:t>1. Утвердить Порядок приема агитационных материалов, пре</w:t>
      </w:r>
      <w:r w:rsidR="00E60156">
        <w:t>дставленных в Уральскую поселковую</w:t>
      </w:r>
      <w:r>
        <w:t xml:space="preserve"> территориальную избирательную комиссию на </w:t>
      </w:r>
      <w:r w:rsidR="00E60156">
        <w:t xml:space="preserve">досрочных </w:t>
      </w:r>
      <w:r>
        <w:t>выборах  д</w:t>
      </w:r>
      <w:r w:rsidR="00E60156">
        <w:t xml:space="preserve">епутатов   Думы  муниципального </w:t>
      </w:r>
      <w:r w:rsidR="00E60156">
        <w:lastRenderedPageBreak/>
        <w:t xml:space="preserve">образования «посёлок Уральский» шестого созыва по </w:t>
      </w:r>
      <w:proofErr w:type="spellStart"/>
      <w:r w:rsidR="00E60156">
        <w:t>одиннадцатимандатному</w:t>
      </w:r>
      <w:proofErr w:type="spellEnd"/>
      <w:r w:rsidR="00E60156">
        <w:t xml:space="preserve"> избирательному округу 24 декабря</w:t>
      </w:r>
      <w:r>
        <w:t xml:space="preserve"> 2017 года (прилагается).</w:t>
      </w:r>
    </w:p>
    <w:p w:rsidR="009B647C" w:rsidRDefault="009B647C" w:rsidP="009B647C">
      <w:pPr>
        <w:pStyle w:val="Pa2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Настоящее решение разместить </w:t>
      </w:r>
      <w:r w:rsidR="00DE5BFF">
        <w:rPr>
          <w:rFonts w:ascii="Times New Roman" w:hAnsi="Times New Roman"/>
          <w:color w:val="000000"/>
          <w:sz w:val="28"/>
          <w:szCs w:val="28"/>
        </w:rPr>
        <w:t xml:space="preserve">на сайте Уральской поселковой </w:t>
      </w:r>
      <w:r>
        <w:rPr>
          <w:rFonts w:ascii="Times New Roman" w:hAnsi="Times New Roman"/>
          <w:color w:val="000000"/>
          <w:sz w:val="28"/>
          <w:szCs w:val="28"/>
        </w:rPr>
        <w:t>территориальной избирательной комиссии.</w:t>
      </w:r>
    </w:p>
    <w:p w:rsidR="009B647C" w:rsidRPr="00326506" w:rsidRDefault="00DD6978" w:rsidP="00326506">
      <w:pPr>
        <w:pStyle w:val="af9"/>
        <w:spacing w:before="0"/>
        <w:ind w:firstLine="0"/>
        <w:rPr>
          <w:bCs/>
        </w:rPr>
      </w:pPr>
      <w:r>
        <w:rPr>
          <w:bCs/>
        </w:rPr>
        <w:t xml:space="preserve">         3</w:t>
      </w:r>
      <w:r w:rsidR="009B647C">
        <w:rPr>
          <w:bCs/>
        </w:rPr>
        <w:t>. Контроль за исполнением настоящего решения возложить на заместителя предсе</w:t>
      </w:r>
      <w:r>
        <w:rPr>
          <w:bCs/>
        </w:rPr>
        <w:t xml:space="preserve">дателя комиссии  </w:t>
      </w:r>
      <w:proofErr w:type="spellStart"/>
      <w:r>
        <w:rPr>
          <w:bCs/>
        </w:rPr>
        <w:t>Тихопой</w:t>
      </w:r>
      <w:proofErr w:type="spellEnd"/>
      <w:r>
        <w:rPr>
          <w:bCs/>
        </w:rPr>
        <w:t xml:space="preserve"> С.И.</w:t>
      </w:r>
    </w:p>
    <w:bookmarkEnd w:id="1"/>
    <w:p w:rsidR="006D6BED" w:rsidRDefault="006D6BED" w:rsidP="00B632CB">
      <w:pPr>
        <w:pStyle w:val="a6"/>
        <w:spacing w:before="0"/>
        <w:ind w:firstLine="0"/>
      </w:pPr>
    </w:p>
    <w:p w:rsidR="005355C4" w:rsidRPr="00825C8E" w:rsidRDefault="005355C4" w:rsidP="005355C4">
      <w:pPr>
        <w:pStyle w:val="a6"/>
        <w:spacing w:before="0"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5355C4" w:rsidTr="00E0406B">
        <w:tc>
          <w:tcPr>
            <w:tcW w:w="4248" w:type="dxa"/>
          </w:tcPr>
          <w:p w:rsidR="00863ABA" w:rsidRPr="000D0272" w:rsidRDefault="00863ABA" w:rsidP="00863ABA">
            <w:pPr>
              <w:suppressAutoHyphens/>
            </w:pPr>
            <w:r w:rsidRPr="000D0272">
              <w:t>Председатель</w:t>
            </w:r>
          </w:p>
          <w:p w:rsidR="00863ABA" w:rsidRPr="000D0272" w:rsidRDefault="00863ABA" w:rsidP="00863ABA">
            <w:pPr>
              <w:suppressAutoHyphens/>
            </w:pPr>
            <w:r w:rsidRPr="000D0272">
              <w:t xml:space="preserve">Уральской поселковой </w:t>
            </w:r>
            <w:r w:rsidRPr="000D0272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0D0272" w:rsidRDefault="00863ABA" w:rsidP="00863ABA">
            <w:r w:rsidRPr="000D0272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E0406B"/>
          <w:p w:rsidR="005355C4" w:rsidRPr="00825C8E" w:rsidRDefault="005355C4" w:rsidP="00E0406B"/>
          <w:p w:rsidR="0056592A" w:rsidRPr="00825C8E" w:rsidRDefault="0056592A" w:rsidP="00E0406B"/>
          <w:p w:rsidR="00863ABA" w:rsidRPr="00194E75" w:rsidRDefault="00863ABA" w:rsidP="00863ABA">
            <w:pPr>
              <w:spacing w:line="360" w:lineRule="auto"/>
            </w:pPr>
            <w:r>
              <w:t>О.В. Гаплик</w:t>
            </w:r>
          </w:p>
          <w:p w:rsidR="005355C4" w:rsidRDefault="005355C4" w:rsidP="00E0406B"/>
        </w:tc>
      </w:tr>
      <w:tr w:rsidR="005355C4" w:rsidTr="00E0406B">
        <w:tc>
          <w:tcPr>
            <w:tcW w:w="4248" w:type="dxa"/>
          </w:tcPr>
          <w:p w:rsidR="005355C4" w:rsidRPr="000D0272" w:rsidRDefault="005355C4" w:rsidP="00E0406B"/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Default="005355C4" w:rsidP="00E0406B">
            <w:bookmarkStart w:id="2" w:name="_GoBack"/>
            <w:bookmarkEnd w:id="2"/>
          </w:p>
        </w:tc>
      </w:tr>
      <w:tr w:rsidR="005355C4" w:rsidTr="00E0406B">
        <w:tc>
          <w:tcPr>
            <w:tcW w:w="4248" w:type="dxa"/>
          </w:tcPr>
          <w:p w:rsidR="00863ABA" w:rsidRPr="000D0272" w:rsidRDefault="00863ABA" w:rsidP="00863ABA">
            <w:r w:rsidRPr="000D0272">
              <w:t>Секретарь</w:t>
            </w:r>
          </w:p>
          <w:p w:rsidR="00863ABA" w:rsidRPr="000D0272" w:rsidRDefault="00863ABA" w:rsidP="00863ABA">
            <w:pPr>
              <w:suppressAutoHyphens/>
            </w:pPr>
            <w:r w:rsidRPr="000D0272">
              <w:t xml:space="preserve">Уральской поселковой </w:t>
            </w:r>
            <w:r w:rsidRPr="000D0272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Default="00863ABA" w:rsidP="00863ABA">
            <w:r w:rsidRPr="000D0272">
              <w:t xml:space="preserve"> «посёлок Уральский»</w:t>
            </w:r>
          </w:p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Default="006D6BED" w:rsidP="00863ABA"/>
          <w:p w:rsidR="006D6BED" w:rsidRPr="000D0272" w:rsidRDefault="006D6BED" w:rsidP="006D6BED">
            <w:pPr>
              <w:tabs>
                <w:tab w:val="left" w:pos="3180"/>
              </w:tabs>
              <w:jc w:val="left"/>
            </w:pP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5355C4"/>
          <w:p w:rsidR="0056592A" w:rsidRPr="00825C8E" w:rsidRDefault="0056592A" w:rsidP="005355C4"/>
          <w:p w:rsidR="005355C4" w:rsidRPr="00825C8E" w:rsidRDefault="005355C4" w:rsidP="005355C4"/>
          <w:p w:rsidR="005355C4" w:rsidRDefault="00863ABA" w:rsidP="005355C4">
            <w:r>
              <w:t xml:space="preserve">А.В. </w:t>
            </w:r>
            <w:proofErr w:type="spellStart"/>
            <w:r>
              <w:t>Помелова</w:t>
            </w:r>
            <w:proofErr w:type="spellEnd"/>
          </w:p>
        </w:tc>
      </w:tr>
    </w:tbl>
    <w:p w:rsidR="005355C4" w:rsidRPr="005355C4" w:rsidRDefault="005355C4" w:rsidP="005355C4">
      <w:pPr>
        <w:pStyle w:val="a6"/>
        <w:spacing w:before="0"/>
        <w:rPr>
          <w:sz w:val="2"/>
          <w:szCs w:val="2"/>
          <w:lang w:val="en-US"/>
        </w:rPr>
      </w:pPr>
    </w:p>
    <w:p w:rsidR="00272102" w:rsidRDefault="00272102" w:rsidP="007E5CBC">
      <w:pPr>
        <w:tabs>
          <w:tab w:val="left" w:pos="2880"/>
        </w:tabs>
        <w:jc w:val="both"/>
        <w:rPr>
          <w:sz w:val="2"/>
          <w:szCs w:val="2"/>
        </w:rPr>
      </w:pPr>
    </w:p>
    <w:p w:rsidR="00F335F0" w:rsidRDefault="00F335F0" w:rsidP="00F335F0">
      <w:pPr>
        <w:autoSpaceDE w:val="0"/>
        <w:autoSpaceDN w:val="0"/>
        <w:adjustRightInd w:val="0"/>
        <w:ind w:left="5400"/>
      </w:pPr>
      <w:r>
        <w:lastRenderedPageBreak/>
        <w:t>УТВЕРЖДЕН</w:t>
      </w:r>
    </w:p>
    <w:p w:rsidR="004F7CE5" w:rsidRDefault="00F335F0" w:rsidP="00F335F0">
      <w:pPr>
        <w:autoSpaceDE w:val="0"/>
        <w:autoSpaceDN w:val="0"/>
        <w:adjustRightInd w:val="0"/>
        <w:ind w:left="5400"/>
      </w:pPr>
      <w:r>
        <w:t xml:space="preserve">Решением Уральской поселковой </w:t>
      </w:r>
      <w:r w:rsidR="004F7CE5">
        <w:t>территориальной</w:t>
      </w:r>
    </w:p>
    <w:p w:rsidR="00F335F0" w:rsidRDefault="00F335F0" w:rsidP="00F335F0">
      <w:pPr>
        <w:autoSpaceDE w:val="0"/>
        <w:autoSpaceDN w:val="0"/>
        <w:adjustRightInd w:val="0"/>
        <w:ind w:left="5400"/>
      </w:pPr>
      <w:r>
        <w:t xml:space="preserve">избирательной комиссии </w:t>
      </w:r>
    </w:p>
    <w:p w:rsidR="00F335F0" w:rsidRDefault="006F41BE" w:rsidP="00F335F0">
      <w:pPr>
        <w:autoSpaceDE w:val="0"/>
        <w:autoSpaceDN w:val="0"/>
        <w:adjustRightInd w:val="0"/>
        <w:ind w:left="5400"/>
      </w:pPr>
      <w:r>
        <w:t xml:space="preserve">от </w:t>
      </w:r>
      <w:r w:rsidR="00F335F0">
        <w:t>05 октября 2017 года № 21/89</w:t>
      </w:r>
    </w:p>
    <w:p w:rsidR="00E60156" w:rsidRDefault="00E60156" w:rsidP="00E60156">
      <w:pPr>
        <w:autoSpaceDE w:val="0"/>
        <w:autoSpaceDN w:val="0"/>
        <w:adjustRightInd w:val="0"/>
        <w:rPr>
          <w:b/>
        </w:rPr>
      </w:pPr>
    </w:p>
    <w:p w:rsidR="00E60156" w:rsidRDefault="009D150F" w:rsidP="00E60156">
      <w:pPr>
        <w:autoSpaceDE w:val="0"/>
        <w:autoSpaceDN w:val="0"/>
        <w:adjustRightInd w:val="0"/>
        <w:rPr>
          <w:b/>
        </w:rPr>
      </w:pPr>
      <w:r>
        <w:rPr>
          <w:b/>
        </w:rPr>
        <w:t>ПОРЯДОК</w:t>
      </w:r>
    </w:p>
    <w:p w:rsidR="009D150F" w:rsidRDefault="00E60156" w:rsidP="00E60156">
      <w:pPr>
        <w:autoSpaceDE w:val="0"/>
        <w:autoSpaceDN w:val="0"/>
        <w:adjustRightInd w:val="0"/>
        <w:rPr>
          <w:b/>
        </w:rPr>
      </w:pPr>
      <w:r w:rsidRPr="00925830">
        <w:rPr>
          <w:b/>
        </w:rPr>
        <w:t xml:space="preserve"> приема агитационных материалов, представленных в </w:t>
      </w:r>
    </w:p>
    <w:p w:rsidR="00DD6978" w:rsidRDefault="00DD6978" w:rsidP="00E60156">
      <w:pPr>
        <w:autoSpaceDE w:val="0"/>
        <w:autoSpaceDN w:val="0"/>
        <w:adjustRightInd w:val="0"/>
        <w:rPr>
          <w:b/>
        </w:rPr>
      </w:pPr>
      <w:r>
        <w:rPr>
          <w:b/>
        </w:rPr>
        <w:t>Уральскую поселковую</w:t>
      </w:r>
      <w:r w:rsidR="00E60156">
        <w:rPr>
          <w:b/>
        </w:rPr>
        <w:t xml:space="preserve"> территориальную избирательную комиссию</w:t>
      </w:r>
      <w:r>
        <w:rPr>
          <w:b/>
        </w:rPr>
        <w:t xml:space="preserve"> с полномочиями избирательной комиссии </w:t>
      </w:r>
    </w:p>
    <w:p w:rsidR="00E60156" w:rsidRDefault="00DD6978" w:rsidP="00E60156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муниципального образования «посёлок Уральский» </w:t>
      </w:r>
    </w:p>
    <w:p w:rsidR="00E60156" w:rsidRPr="00925830" w:rsidRDefault="00E60156" w:rsidP="00DD6978">
      <w:pPr>
        <w:autoSpaceDE w:val="0"/>
        <w:autoSpaceDN w:val="0"/>
        <w:adjustRightInd w:val="0"/>
        <w:rPr>
          <w:b/>
        </w:rPr>
      </w:pPr>
      <w:r w:rsidRPr="00925830">
        <w:rPr>
          <w:b/>
        </w:rPr>
        <w:t xml:space="preserve"> </w:t>
      </w:r>
      <w:r w:rsidR="00DD6978">
        <w:rPr>
          <w:b/>
        </w:rPr>
        <w:t>н</w:t>
      </w:r>
      <w:r w:rsidRPr="00925830">
        <w:rPr>
          <w:b/>
        </w:rPr>
        <w:t>а</w:t>
      </w:r>
      <w:r w:rsidR="00DD6978">
        <w:rPr>
          <w:b/>
        </w:rPr>
        <w:t xml:space="preserve"> досрочных</w:t>
      </w:r>
      <w:r w:rsidRPr="00925830">
        <w:rPr>
          <w:b/>
        </w:rPr>
        <w:t xml:space="preserve"> выборах </w:t>
      </w:r>
      <w:r w:rsidRPr="0034329D">
        <w:rPr>
          <w:b/>
        </w:rPr>
        <w:t>депутат</w:t>
      </w:r>
      <w:r>
        <w:rPr>
          <w:b/>
        </w:rPr>
        <w:t>ов</w:t>
      </w:r>
      <w:r w:rsidRPr="0034329D">
        <w:rPr>
          <w:b/>
        </w:rPr>
        <w:t xml:space="preserve"> </w:t>
      </w:r>
      <w:r>
        <w:rPr>
          <w:b/>
        </w:rPr>
        <w:t>Дум</w:t>
      </w:r>
      <w:r w:rsidR="00DD6978">
        <w:rPr>
          <w:b/>
        </w:rPr>
        <w:t xml:space="preserve">ы муниципального образования «посёлок Уральский» шестого созыва по </w:t>
      </w:r>
      <w:proofErr w:type="spellStart"/>
      <w:r w:rsidR="00DD6978">
        <w:rPr>
          <w:b/>
        </w:rPr>
        <w:t>одиннадцатимандатному</w:t>
      </w:r>
      <w:proofErr w:type="spellEnd"/>
      <w:r w:rsidR="00DD6978">
        <w:rPr>
          <w:b/>
        </w:rPr>
        <w:t xml:space="preserve"> избирательному округу 24 декабря</w:t>
      </w:r>
      <w:r w:rsidRPr="00925830">
        <w:rPr>
          <w:b/>
        </w:rPr>
        <w:t xml:space="preserve"> 201</w:t>
      </w:r>
      <w:r>
        <w:rPr>
          <w:b/>
        </w:rPr>
        <w:t>7</w:t>
      </w:r>
      <w:r w:rsidRPr="00925830">
        <w:rPr>
          <w:b/>
        </w:rPr>
        <w:t xml:space="preserve"> года</w:t>
      </w:r>
    </w:p>
    <w:p w:rsidR="00E60156" w:rsidRPr="00DE346A" w:rsidRDefault="00E60156" w:rsidP="00E60156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16"/>
          <w:szCs w:val="16"/>
        </w:rPr>
      </w:pPr>
    </w:p>
    <w:p w:rsidR="00E60156" w:rsidRDefault="00E60156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1. Прием предвыборных агитационных материалов и представляемых одновременно с ними документов в период избирательной кампании по </w:t>
      </w:r>
      <w:r w:rsidR="009D150F">
        <w:t xml:space="preserve">досрочным </w:t>
      </w:r>
      <w:r>
        <w:t xml:space="preserve">выборам </w:t>
      </w:r>
      <w:r w:rsidRPr="00805BF9">
        <w:t xml:space="preserve">депутатов Думы </w:t>
      </w:r>
      <w:r w:rsidR="009D150F">
        <w:t xml:space="preserve"> муниципального образования «посёлок Уральский» шестого созыва </w:t>
      </w:r>
      <w:r>
        <w:t>организует руководитель  Рабочей группы по информационным спорам и иным вопросам информационного обеспечения выборов</w:t>
      </w:r>
      <w:r w:rsidRPr="00C41034">
        <w:t xml:space="preserve"> </w:t>
      </w:r>
      <w:r w:rsidR="009D150F">
        <w:t>Уральской поселковой</w:t>
      </w:r>
      <w:r w:rsidRPr="00C41034">
        <w:t xml:space="preserve"> территориальной избирательной комиссии</w:t>
      </w:r>
      <w:r>
        <w:t xml:space="preserve"> (далее – Рабочая группа).</w:t>
      </w:r>
    </w:p>
    <w:p w:rsidR="00E60156" w:rsidRDefault="00E60156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2. Прием и регистрация </w:t>
      </w:r>
      <w:r w:rsidRPr="00A5050B">
        <w:t xml:space="preserve">агитационных </w:t>
      </w:r>
      <w:r>
        <w:t xml:space="preserve">печатных </w:t>
      </w:r>
      <w:r w:rsidRPr="00A5050B">
        <w:t>материалов</w:t>
      </w:r>
      <w:r>
        <w:t xml:space="preserve"> или их копий, экземпляров аудиовизуальных агитационных материалов, фотографий иных агитационных материалов (далее – агитационные материалы)</w:t>
      </w:r>
      <w:r w:rsidRPr="00A5050B">
        <w:t xml:space="preserve"> и представляемых одновременно с ними в соответствии с пунктом 9 статьи 48 и пунктом 3 статьи 54 Федерального закона «Об основных гарантиях избирательных прав и права на участие в референдуме граждан Российской Федерации»</w:t>
      </w:r>
      <w:r>
        <w:t>, пунктом 9 статьи 63 и пунктом 3 статьи 69 Избирательного кодекса Свердловской области</w:t>
      </w:r>
      <w:r w:rsidRPr="00A5050B">
        <w:t xml:space="preserve"> документов от </w:t>
      </w:r>
      <w:r>
        <w:t xml:space="preserve">кандидатов  производится руководителем Рабочей группы, заместителем руководителя Рабочей группы или по его поручению иным членом Рабочей группы. </w:t>
      </w:r>
    </w:p>
    <w:p w:rsidR="00E60156" w:rsidRDefault="00E60156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3</w:t>
      </w:r>
      <w:r w:rsidRPr="00A5050B">
        <w:t xml:space="preserve">. </w:t>
      </w:r>
      <w:r>
        <w:t>Прием агитационных материалов</w:t>
      </w:r>
      <w:r w:rsidRPr="00A5050B">
        <w:t xml:space="preserve"> </w:t>
      </w:r>
      <w:r>
        <w:t>осуществляется</w:t>
      </w:r>
      <w:r w:rsidRPr="00A5050B">
        <w:t xml:space="preserve"> по рабочим дням с </w:t>
      </w:r>
      <w:r>
        <w:t xml:space="preserve">10.00 </w:t>
      </w:r>
      <w:r w:rsidRPr="00A5050B">
        <w:t xml:space="preserve"> до 18</w:t>
      </w:r>
      <w:r>
        <w:t xml:space="preserve">.00 </w:t>
      </w:r>
      <w:r w:rsidRPr="00A5050B">
        <w:t xml:space="preserve"> часов </w:t>
      </w:r>
      <w:r>
        <w:t>по местному времени, а в выходные и праздничные дни – по согласованию с руководителем Рабочей группы</w:t>
      </w:r>
      <w:r w:rsidRPr="00A5050B">
        <w:t xml:space="preserve">. </w:t>
      </w:r>
    </w:p>
    <w:p w:rsidR="00E60156" w:rsidRPr="001F52E5" w:rsidRDefault="00E60156" w:rsidP="00E6015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2E5">
        <w:rPr>
          <w:rFonts w:ascii="Times New Roman" w:hAnsi="Times New Roman" w:cs="Times New Roman"/>
          <w:sz w:val="28"/>
          <w:szCs w:val="28"/>
        </w:rPr>
        <w:t xml:space="preserve">4. Вместе с агитационными материалами должно быть представлено </w:t>
      </w:r>
      <w:r w:rsidRPr="001F52E5">
        <w:rPr>
          <w:rFonts w:ascii="Times New Roman" w:hAnsi="Times New Roman" w:cs="Times New Roman"/>
          <w:sz w:val="28"/>
          <w:szCs w:val="28"/>
        </w:rPr>
        <w:lastRenderedPageBreak/>
        <w:t>уведомление, содержащее сведения о</w:t>
      </w:r>
      <w:r w:rsidR="00C825B1">
        <w:rPr>
          <w:rFonts w:ascii="Times New Roman" w:hAnsi="Times New Roman" w:cs="Times New Roman"/>
          <w:sz w:val="28"/>
          <w:szCs w:val="28"/>
        </w:rPr>
        <w:t>б адресе юридического лица, индивидуального предпринимателя (адресе места жительства физического лица), изготовивших и заказавших</w:t>
      </w:r>
      <w:r w:rsidRPr="001F52E5">
        <w:rPr>
          <w:rFonts w:ascii="Times New Roman" w:hAnsi="Times New Roman" w:cs="Times New Roman"/>
          <w:sz w:val="28"/>
          <w:szCs w:val="28"/>
        </w:rPr>
        <w:t xml:space="preserve"> эти материалы и копия документа об оплате изготовления</w:t>
      </w:r>
      <w:r w:rsidR="00C825B1">
        <w:rPr>
          <w:rFonts w:ascii="Times New Roman" w:hAnsi="Times New Roman" w:cs="Times New Roman"/>
          <w:sz w:val="28"/>
          <w:szCs w:val="28"/>
        </w:rPr>
        <w:t xml:space="preserve"> данного предвыборного</w:t>
      </w:r>
      <w:r w:rsidRPr="001F52E5">
        <w:rPr>
          <w:rFonts w:ascii="Times New Roman" w:hAnsi="Times New Roman" w:cs="Times New Roman"/>
          <w:sz w:val="28"/>
          <w:szCs w:val="28"/>
        </w:rPr>
        <w:t xml:space="preserve"> агитационного материала из соответствующего избирательного фонда </w:t>
      </w:r>
      <w:r>
        <w:rPr>
          <w:rFonts w:ascii="Times New Roman" w:hAnsi="Times New Roman" w:cs="Times New Roman"/>
          <w:sz w:val="28"/>
          <w:szCs w:val="28"/>
        </w:rPr>
        <w:t>кандидата</w:t>
      </w:r>
      <w:r w:rsidRPr="001F52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156" w:rsidRDefault="00E60156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FB57AE">
        <w:t>С экземплярами агитационных печатных материалов, аудиовизуальных агитационных материалов, фотографий иных агитационных материалов должны быть представлены электронные образы этих предвыборных агитационных материалов в машиночитаемом виде на внешних носителях (на</w:t>
      </w:r>
      <w:r>
        <w:t xml:space="preserve"> </w:t>
      </w:r>
      <w:r w:rsidRPr="00FB57AE">
        <w:t xml:space="preserve">дисках </w:t>
      </w:r>
      <w:r w:rsidRPr="00FB57AE">
        <w:rPr>
          <w:lang w:val="en-GB"/>
        </w:rPr>
        <w:t>CD</w:t>
      </w:r>
      <w:r w:rsidRPr="00FB57AE">
        <w:t>-</w:t>
      </w:r>
      <w:r w:rsidRPr="00FB57AE">
        <w:rPr>
          <w:lang w:val="en-GB"/>
        </w:rPr>
        <w:t>R</w:t>
      </w:r>
      <w:r w:rsidRPr="00FB57AE">
        <w:t xml:space="preserve">, </w:t>
      </w:r>
      <w:r w:rsidRPr="00FB57AE">
        <w:rPr>
          <w:lang w:val="en-GB"/>
        </w:rPr>
        <w:t>CD</w:t>
      </w:r>
      <w:r w:rsidRPr="00FB57AE">
        <w:t>-</w:t>
      </w:r>
      <w:r w:rsidRPr="00FB57AE">
        <w:rPr>
          <w:lang w:val="en-GB"/>
        </w:rPr>
        <w:t>RW</w:t>
      </w:r>
      <w:r w:rsidRPr="00FB57AE">
        <w:t xml:space="preserve">, </w:t>
      </w:r>
      <w:r w:rsidRPr="00FB57AE">
        <w:rPr>
          <w:lang w:val="en-GB"/>
        </w:rPr>
        <w:t>DVD</w:t>
      </w:r>
      <w:r w:rsidRPr="00FB57AE">
        <w:t xml:space="preserve"> либо </w:t>
      </w:r>
      <w:r w:rsidRPr="00FB57AE">
        <w:rPr>
          <w:lang w:val="en-GB"/>
        </w:rPr>
        <w:t>USB</w:t>
      </w:r>
      <w:r w:rsidRPr="00FB57AE">
        <w:t xml:space="preserve"> </w:t>
      </w:r>
      <w:r w:rsidRPr="00FB57AE">
        <w:rPr>
          <w:lang w:val="en-GB"/>
        </w:rPr>
        <w:t>Flash</w:t>
      </w:r>
      <w:r w:rsidRPr="00FB57AE">
        <w:t xml:space="preserve"> </w:t>
      </w:r>
      <w:r w:rsidRPr="00FB57AE">
        <w:rPr>
          <w:lang w:val="en-GB"/>
        </w:rPr>
        <w:t>Drive</w:t>
      </w:r>
      <w:r w:rsidRPr="00FB57AE">
        <w:t>)</w:t>
      </w:r>
      <w:r>
        <w:t>.</w:t>
      </w:r>
    </w:p>
    <w:p w:rsidR="00C825B1" w:rsidRDefault="00C825B1" w:rsidP="00C825B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5. Внешний носитель </w:t>
      </w:r>
      <w:r w:rsidRPr="00A5050B">
        <w:t>(диск</w:t>
      </w:r>
      <w:r>
        <w:t>и</w:t>
      </w:r>
      <w:r w:rsidRPr="00A5050B">
        <w:t xml:space="preserve"> </w:t>
      </w:r>
      <w:r w:rsidRPr="00A5050B">
        <w:rPr>
          <w:lang w:val="en-GB"/>
        </w:rPr>
        <w:t>CD</w:t>
      </w:r>
      <w:r w:rsidRPr="00A5050B">
        <w:t>-</w:t>
      </w:r>
      <w:r w:rsidRPr="00A5050B">
        <w:rPr>
          <w:lang w:val="en-GB"/>
        </w:rPr>
        <w:t>R</w:t>
      </w:r>
      <w:r w:rsidRPr="00A5050B">
        <w:t xml:space="preserve">, </w:t>
      </w:r>
      <w:r w:rsidRPr="00A5050B">
        <w:rPr>
          <w:lang w:val="en-GB"/>
        </w:rPr>
        <w:t>CD</w:t>
      </w:r>
      <w:r w:rsidRPr="00A5050B">
        <w:t>-</w:t>
      </w:r>
      <w:r w:rsidRPr="00A5050B">
        <w:rPr>
          <w:lang w:val="en-GB"/>
        </w:rPr>
        <w:t>RW</w:t>
      </w:r>
      <w:r w:rsidRPr="00A5050B">
        <w:t xml:space="preserve">, </w:t>
      </w:r>
      <w:r w:rsidRPr="00A5050B">
        <w:rPr>
          <w:lang w:val="en-GB"/>
        </w:rPr>
        <w:t>DVD</w:t>
      </w:r>
      <w:r w:rsidRPr="00A5050B">
        <w:t xml:space="preserve"> либо </w:t>
      </w:r>
      <w:r w:rsidRPr="00A5050B">
        <w:rPr>
          <w:lang w:val="en-GB"/>
        </w:rPr>
        <w:t>USB</w:t>
      </w:r>
      <w:r w:rsidRPr="00A5050B">
        <w:t xml:space="preserve"> </w:t>
      </w:r>
      <w:r w:rsidRPr="00A5050B">
        <w:rPr>
          <w:lang w:val="en-GB"/>
        </w:rPr>
        <w:t>Flash</w:t>
      </w:r>
      <w:r w:rsidRPr="00A5050B">
        <w:t xml:space="preserve"> </w:t>
      </w:r>
      <w:r w:rsidRPr="00A5050B">
        <w:rPr>
          <w:lang w:val="en-GB"/>
        </w:rPr>
        <w:t>Drive</w:t>
      </w:r>
      <w:r w:rsidRPr="00A5050B">
        <w:t>)</w:t>
      </w:r>
      <w:r>
        <w:t xml:space="preserve"> с агитационным материалом в машиночитаемом виде вместе с уведомлением, указанным в пункте 4 настоящего Порядка, передается для осуществления проверки носителя на отсутствие на нем вредоносных программ ответственному за проведение такой проверки  члену Рабочей группы.</w:t>
      </w:r>
    </w:p>
    <w:p w:rsidR="00C825B1" w:rsidRPr="00C825B1" w:rsidRDefault="00C825B1" w:rsidP="00C825B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Если по результатам такой проверки на соответствующем носителе будет обнаружена вредоносная программа или на носителе не будут обнаружены заявленные данные, то об этом составляются соответствующие акты.</w:t>
      </w:r>
    </w:p>
    <w:p w:rsidR="00E60156" w:rsidRDefault="00C825B1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6</w:t>
      </w:r>
      <w:r w:rsidR="00E60156">
        <w:t>.</w:t>
      </w:r>
      <w:r w:rsidR="00E60156" w:rsidRPr="008325BA">
        <w:rPr>
          <w:rFonts w:cs="Times New Roman CYR"/>
        </w:rPr>
        <w:t xml:space="preserve"> </w:t>
      </w:r>
      <w:r w:rsidR="00E60156">
        <w:rPr>
          <w:rFonts w:cs="Times New Roman CYR"/>
        </w:rPr>
        <w:t xml:space="preserve">В ходе </w:t>
      </w:r>
      <w:r w:rsidR="00E60156">
        <w:t xml:space="preserve">приема агитационных материалов </w:t>
      </w:r>
      <w:r w:rsidR="00E60156" w:rsidRPr="00A5050B">
        <w:t>осуществляет</w:t>
      </w:r>
      <w:r w:rsidR="00E60156">
        <w:t>ся</w:t>
      </w:r>
      <w:r w:rsidR="00E60156" w:rsidRPr="00A5050B">
        <w:t xml:space="preserve"> перв</w:t>
      </w:r>
      <w:r w:rsidR="00E60156">
        <w:t>ичная</w:t>
      </w:r>
      <w:r w:rsidR="00E60156" w:rsidRPr="00A5050B">
        <w:t xml:space="preserve"> проверк</w:t>
      </w:r>
      <w:r w:rsidR="00E60156">
        <w:t>а</w:t>
      </w:r>
      <w:r w:rsidR="00E60156" w:rsidRPr="00A5050B">
        <w:t xml:space="preserve"> представленных </w:t>
      </w:r>
      <w:r w:rsidR="00E60156">
        <w:t xml:space="preserve">агитационных </w:t>
      </w:r>
      <w:r w:rsidR="00E60156" w:rsidRPr="00A5050B">
        <w:t xml:space="preserve">материалов и документов на соответствие требованиям избирательного законодательства. </w:t>
      </w:r>
    </w:p>
    <w:p w:rsidR="00E60156" w:rsidRPr="00A5050B" w:rsidRDefault="00E60156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После приема и регистрации агитационного материала по решению руководителя Рабочей группы у кандидата могут быть запрошены дополнительные сведения для уточнения тех или иных обстоятельств изготовления агитационного материала.</w:t>
      </w:r>
    </w:p>
    <w:p w:rsidR="00E60156" w:rsidRPr="00A5050B" w:rsidRDefault="00C825B1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7</w:t>
      </w:r>
      <w:r w:rsidR="00E60156">
        <w:t>.</w:t>
      </w:r>
      <w:r w:rsidR="00E60156" w:rsidRPr="00A5050B">
        <w:t xml:space="preserve"> Представленные</w:t>
      </w:r>
      <w:r w:rsidR="00E60156">
        <w:t xml:space="preserve"> агитационные </w:t>
      </w:r>
      <w:r w:rsidR="00E60156" w:rsidRPr="00A5050B">
        <w:t xml:space="preserve">материалы </w:t>
      </w:r>
      <w:r w:rsidR="00E60156">
        <w:t xml:space="preserve">вместе с указанным в пункте 4 настоящего Порядка уведомлением </w:t>
      </w:r>
      <w:r w:rsidR="00E60156" w:rsidRPr="00A5050B">
        <w:t>и</w:t>
      </w:r>
      <w:r w:rsidR="00E60156">
        <w:t xml:space="preserve"> иными документами после их принятия</w:t>
      </w:r>
      <w:r w:rsidR="00E60156" w:rsidRPr="00A5050B">
        <w:t xml:space="preserve"> регистрируют</w:t>
      </w:r>
      <w:r w:rsidR="00E60156">
        <w:t>ся путем проста</w:t>
      </w:r>
      <w:r>
        <w:t>вления штампа Уральской поселковой</w:t>
      </w:r>
      <w:r w:rsidR="00E60156">
        <w:t xml:space="preserve"> территориальной избирательной комиссии на представленных </w:t>
      </w:r>
      <w:r w:rsidR="00E60156">
        <w:lastRenderedPageBreak/>
        <w:t>экземплярах агитационного материала (если он изготовлен на бумажном или сходном с ним</w:t>
      </w:r>
      <w:r w:rsidR="00E60156" w:rsidRPr="00A5050B">
        <w:t xml:space="preserve"> носител</w:t>
      </w:r>
      <w:r w:rsidR="00E60156">
        <w:t>е) или на уведомлении, указанном в пункте 4 настоящего Порядка.</w:t>
      </w:r>
    </w:p>
    <w:p w:rsidR="00E60156" w:rsidRPr="00A5050B" w:rsidRDefault="00C825B1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8</w:t>
      </w:r>
      <w:r w:rsidR="00E60156" w:rsidRPr="00A5050B">
        <w:t xml:space="preserve">. </w:t>
      </w:r>
      <w:r w:rsidR="00E60156">
        <w:t xml:space="preserve">Агитационный материал </w:t>
      </w:r>
      <w:r w:rsidR="00E60156" w:rsidRPr="00A5050B">
        <w:t>вместе с п</w:t>
      </w:r>
      <w:r w:rsidR="00E60156">
        <w:t xml:space="preserve">рилагаемыми к нему документами </w:t>
      </w:r>
      <w:r w:rsidR="00E60156" w:rsidRPr="00A5050B">
        <w:t xml:space="preserve">представляется </w:t>
      </w:r>
      <w:r w:rsidR="00E60156">
        <w:t xml:space="preserve">принявшим его членом Рабочей группы </w:t>
      </w:r>
      <w:r w:rsidR="00E60156" w:rsidRPr="00A5050B">
        <w:t xml:space="preserve">руководителю Рабочей группы либо </w:t>
      </w:r>
      <w:r w:rsidR="00E60156">
        <w:t xml:space="preserve">при его отсутствии –  </w:t>
      </w:r>
      <w:r w:rsidR="00E60156" w:rsidRPr="00A5050B">
        <w:t>заместителю руководителя</w:t>
      </w:r>
      <w:r w:rsidR="00F335F0">
        <w:t xml:space="preserve"> </w:t>
      </w:r>
      <w:r w:rsidR="00E60156" w:rsidRPr="00A5050B">
        <w:t xml:space="preserve"> Рабочей </w:t>
      </w:r>
      <w:r w:rsidR="00F335F0">
        <w:t xml:space="preserve"> </w:t>
      </w:r>
      <w:r w:rsidR="00E60156" w:rsidRPr="00A5050B">
        <w:t>группы.</w:t>
      </w:r>
    </w:p>
    <w:p w:rsidR="00E60156" w:rsidRDefault="00C825B1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9</w:t>
      </w:r>
      <w:r w:rsidR="00E60156" w:rsidRPr="00A5050B">
        <w:t xml:space="preserve">. </w:t>
      </w:r>
      <w:r w:rsidR="00E60156">
        <w:t>В случае, если в ходе первичной проверки агитационных материалов будут выявлены нарушения законодательства о выборах, исключающие возможность распространения агитационных материалов, одновременно со вторым экземпляром агитационного материала, зарегистрированного в территориальной избирательной комиссии, кандидату вручается под роспись письменное уведомление  территориальной избирательной комиссии об этом обстоятельстве. В извещении указывается, какие именно требования законодательства о выборах были нарушены в ходе изготовления агитационного материала и в чем заключается существо этих нарушений.</w:t>
      </w:r>
    </w:p>
    <w:p w:rsidR="00E60156" w:rsidRDefault="00E60156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A5050B">
        <w:t>О выявленных нарушениях избирательного законодательства руководитель Рабочей группы докладывает п</w:t>
      </w:r>
      <w:r>
        <w:t xml:space="preserve">редседателю </w:t>
      </w:r>
      <w:r w:rsidRPr="003972FE">
        <w:t>территориальной избирательной комиссии</w:t>
      </w:r>
      <w:r>
        <w:t xml:space="preserve">. </w:t>
      </w:r>
    </w:p>
    <w:p w:rsidR="00E60156" w:rsidRDefault="00C825B1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10</w:t>
      </w:r>
      <w:r w:rsidR="00E60156">
        <w:t xml:space="preserve">. </w:t>
      </w:r>
      <w:r w:rsidR="00E60156" w:rsidRPr="00A5050B">
        <w:t xml:space="preserve">Вынесение вопроса о нарушении законодательства о выборах при изготовлении и распространении агитационных материалов </w:t>
      </w:r>
      <w:r w:rsidR="00E60156">
        <w:t xml:space="preserve">для рассмотрения на заседании Рабочей группы </w:t>
      </w:r>
      <w:r w:rsidR="00E60156" w:rsidRPr="00A5050B">
        <w:t>осуществляется руководителем Рабочей г</w:t>
      </w:r>
      <w:r w:rsidR="00E60156">
        <w:t>руппы в порядке, установленном в Положении о Рабочей группе</w:t>
      </w:r>
      <w:r w:rsidR="00E60156" w:rsidRPr="00A5050B">
        <w:t>.</w:t>
      </w:r>
      <w:r w:rsidR="00E60156">
        <w:t xml:space="preserve"> </w:t>
      </w:r>
    </w:p>
    <w:p w:rsidR="00E60156" w:rsidRDefault="00C825B1" w:rsidP="00E6015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11</w:t>
      </w:r>
      <w:r w:rsidR="00E60156" w:rsidRPr="00A5050B">
        <w:t>. Учет агитационных материалов и представляемых одновременно с ними документов осу</w:t>
      </w:r>
      <w:r w:rsidR="00E60156">
        <w:t>ществляется отдельно для каждого кандидата</w:t>
      </w:r>
      <w:r w:rsidR="00E60156" w:rsidRPr="00A5050B">
        <w:t>.</w:t>
      </w:r>
    </w:p>
    <w:p w:rsidR="00DD6978" w:rsidRDefault="00C825B1" w:rsidP="00C42203">
      <w:pPr>
        <w:pStyle w:val="ConsPlusNormal"/>
        <w:spacing w:line="360" w:lineRule="auto"/>
        <w:jc w:val="both"/>
        <w:rPr>
          <w:sz w:val="2"/>
          <w:szCs w:val="2"/>
        </w:rPr>
      </w:pPr>
      <w:r>
        <w:rPr>
          <w:rFonts w:ascii="Times New Roman CYR" w:hAnsi="Times New Roman CYR" w:cs="Times New Roman"/>
          <w:sz w:val="28"/>
          <w:szCs w:val="28"/>
        </w:rPr>
        <w:t>12</w:t>
      </w:r>
      <w:r w:rsidR="00E60156">
        <w:rPr>
          <w:rFonts w:ascii="Times New Roman CYR" w:hAnsi="Times New Roman CYR" w:cs="Times New Roman"/>
          <w:sz w:val="28"/>
          <w:szCs w:val="28"/>
        </w:rPr>
        <w:t xml:space="preserve">. </w:t>
      </w:r>
      <w:r w:rsidR="00E60156">
        <w:rPr>
          <w:rFonts w:ascii="Times New Roman" w:hAnsi="Times New Roman" w:cs="Times New Roman"/>
          <w:sz w:val="28"/>
          <w:szCs w:val="28"/>
        </w:rPr>
        <w:t xml:space="preserve">Хранение агитационных материалов в течение избирательной кампании осуществляется в </w:t>
      </w:r>
      <w:r w:rsidR="00F335F0">
        <w:rPr>
          <w:rFonts w:ascii="Times New Roman" w:hAnsi="Times New Roman" w:cs="Times New Roman"/>
          <w:sz w:val="28"/>
          <w:szCs w:val="28"/>
        </w:rPr>
        <w:t xml:space="preserve">Уральской поселковой </w:t>
      </w:r>
      <w:r w:rsidR="00E60156" w:rsidRPr="003972FE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="00E60156">
        <w:rPr>
          <w:rFonts w:ascii="Times New Roman" w:hAnsi="Times New Roman" w:cs="Times New Roman"/>
          <w:sz w:val="28"/>
          <w:szCs w:val="28"/>
        </w:rPr>
        <w:t>.</w:t>
      </w: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F335F0">
      <w:pPr>
        <w:jc w:val="both"/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Pr="006D6BED" w:rsidRDefault="00DD6978" w:rsidP="006D6BED">
      <w:pPr>
        <w:rPr>
          <w:sz w:val="2"/>
          <w:szCs w:val="2"/>
        </w:rPr>
      </w:pPr>
    </w:p>
    <w:p w:rsidR="006D6BED" w:rsidRPr="006D6BED" w:rsidRDefault="006D6BED" w:rsidP="006D6BED">
      <w:pPr>
        <w:rPr>
          <w:sz w:val="2"/>
          <w:szCs w:val="2"/>
        </w:rPr>
      </w:pPr>
    </w:p>
    <w:p w:rsidR="006D6BED" w:rsidRPr="006D6BED" w:rsidRDefault="006D6BED" w:rsidP="006D6BED">
      <w:pPr>
        <w:rPr>
          <w:sz w:val="2"/>
          <w:szCs w:val="2"/>
        </w:rPr>
      </w:pPr>
    </w:p>
    <w:p w:rsidR="006D6BED" w:rsidRPr="006D6BED" w:rsidRDefault="006D6BED" w:rsidP="006D6BED">
      <w:pPr>
        <w:rPr>
          <w:sz w:val="2"/>
          <w:szCs w:val="2"/>
        </w:rPr>
      </w:pPr>
    </w:p>
    <w:p w:rsidR="006D6BED" w:rsidRPr="006D6BED" w:rsidRDefault="006D6BED" w:rsidP="006D6BED">
      <w:pPr>
        <w:rPr>
          <w:sz w:val="2"/>
          <w:szCs w:val="2"/>
        </w:rPr>
      </w:pPr>
    </w:p>
    <w:p w:rsidR="006D6BED" w:rsidRPr="006D6BED" w:rsidRDefault="006D6BED" w:rsidP="006D6BED">
      <w:pPr>
        <w:rPr>
          <w:sz w:val="2"/>
          <w:szCs w:val="2"/>
        </w:rPr>
      </w:pPr>
    </w:p>
    <w:p w:rsidR="006D6BED" w:rsidRDefault="006D6BED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p w:rsidR="00DD6978" w:rsidRDefault="00DD6978" w:rsidP="006D6BED">
      <w:pPr>
        <w:rPr>
          <w:sz w:val="2"/>
          <w:szCs w:val="2"/>
        </w:rPr>
      </w:pPr>
    </w:p>
    <w:sectPr w:rsidR="00DD6978" w:rsidSect="005355C4">
      <w:headerReference w:type="default" r:id="rId8"/>
      <w:headerReference w:type="first" r:id="rId9"/>
      <w:pgSz w:w="11906" w:h="16838"/>
      <w:pgMar w:top="1134" w:right="851" w:bottom="851" w:left="1701" w:header="34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8F1" w:rsidRDefault="003018F1">
      <w:r>
        <w:separator/>
      </w:r>
    </w:p>
  </w:endnote>
  <w:endnote w:type="continuationSeparator" w:id="1">
    <w:p w:rsidR="003018F1" w:rsidRDefault="00301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8F1" w:rsidRDefault="003018F1">
      <w:r>
        <w:separator/>
      </w:r>
    </w:p>
  </w:footnote>
  <w:footnote w:type="continuationSeparator" w:id="1">
    <w:p w:rsidR="003018F1" w:rsidRDefault="003018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23F" w:rsidRDefault="000C623F">
    <w:pPr>
      <w:pStyle w:val="a3"/>
      <w:rPr>
        <w:lang w:val="en-US"/>
      </w:rPr>
    </w:pPr>
  </w:p>
  <w:p w:rsidR="000C623F" w:rsidRDefault="000C62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23F" w:rsidRDefault="000C623F">
    <w:pPr>
      <w:pStyle w:val="a3"/>
      <w:rPr>
        <w:lang w:val="en-US"/>
      </w:rPr>
    </w:pPr>
  </w:p>
  <w:p w:rsidR="000C623F" w:rsidRDefault="000C623F">
    <w:pPr>
      <w:pStyle w:val="a3"/>
    </w:pPr>
    <w:r>
      <w:rPr>
        <w:noProof/>
      </w:rPr>
      <w:drawing>
        <wp:inline distT="0" distB="0" distL="0" distR="0">
          <wp:extent cx="400050" cy="723900"/>
          <wp:effectExtent l="0" t="0" r="0" b="0"/>
          <wp:docPr id="1" name="Рисунок 1" descr="малый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алый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6473E"/>
    <w:multiLevelType w:val="hybridMultilevel"/>
    <w:tmpl w:val="40EE3432"/>
    <w:lvl w:ilvl="0" w:tplc="BAD6591A">
      <w:start w:val="1"/>
      <w:numFmt w:val="decimal"/>
      <w:lvlText w:val="%1."/>
      <w:lvlJc w:val="left"/>
      <w:pPr>
        <w:ind w:left="1804" w:hanging="1095"/>
      </w:pPr>
      <w:rPr>
        <w:rFonts w:ascii="Times New Roman CYR" w:eastAsia="Times New Roman" w:hAnsi="Times New Roman CYR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B088B"/>
    <w:multiLevelType w:val="hybridMultilevel"/>
    <w:tmpl w:val="F7ECE494"/>
    <w:lvl w:ilvl="0" w:tplc="2064F0B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DF52223"/>
    <w:multiLevelType w:val="hybridMultilevel"/>
    <w:tmpl w:val="5504F136"/>
    <w:lvl w:ilvl="0" w:tplc="14266724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6">
    <w:nsid w:val="11D00AB6"/>
    <w:multiLevelType w:val="hybridMultilevel"/>
    <w:tmpl w:val="B406E0C0"/>
    <w:lvl w:ilvl="0" w:tplc="7F426CA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9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207F3C"/>
    <w:multiLevelType w:val="multilevel"/>
    <w:tmpl w:val="ECFAC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76D1A2C"/>
    <w:multiLevelType w:val="hybridMultilevel"/>
    <w:tmpl w:val="3D020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0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46DA6ADC"/>
    <w:multiLevelType w:val="multilevel"/>
    <w:tmpl w:val="96CA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3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248A7"/>
    <w:multiLevelType w:val="hybridMultilevel"/>
    <w:tmpl w:val="7ECCE688"/>
    <w:lvl w:ilvl="0" w:tplc="7CD45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DE05775"/>
    <w:multiLevelType w:val="hybridMultilevel"/>
    <w:tmpl w:val="2D84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281865"/>
    <w:multiLevelType w:val="hybridMultilevel"/>
    <w:tmpl w:val="969EB054"/>
    <w:lvl w:ilvl="0" w:tplc="555616A8">
      <w:start w:val="6"/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6D1098"/>
    <w:multiLevelType w:val="multilevel"/>
    <w:tmpl w:val="942CF2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FE5225C"/>
    <w:multiLevelType w:val="hybridMultilevel"/>
    <w:tmpl w:val="DD26AEF2"/>
    <w:lvl w:ilvl="0" w:tplc="1EB66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6F211D"/>
    <w:multiLevelType w:val="multilevel"/>
    <w:tmpl w:val="992A89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A97763A"/>
    <w:multiLevelType w:val="multilevel"/>
    <w:tmpl w:val="9F82B8E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33">
    <w:nsid w:val="6CB53955"/>
    <w:multiLevelType w:val="hybridMultilevel"/>
    <w:tmpl w:val="EABE1E72"/>
    <w:lvl w:ilvl="0" w:tplc="9F586C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D10495C"/>
    <w:multiLevelType w:val="hybridMultilevel"/>
    <w:tmpl w:val="38F448D2"/>
    <w:lvl w:ilvl="0" w:tplc="3FAC2FB8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3D13A9"/>
    <w:multiLevelType w:val="hybridMultilevel"/>
    <w:tmpl w:val="EE361D10"/>
    <w:lvl w:ilvl="0" w:tplc="CB565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203F6F"/>
    <w:multiLevelType w:val="hybridMultilevel"/>
    <w:tmpl w:val="9BC42C78"/>
    <w:lvl w:ilvl="0" w:tplc="419E9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180082">
      <w:numFmt w:val="none"/>
      <w:lvlText w:val=""/>
      <w:lvlJc w:val="left"/>
      <w:pPr>
        <w:tabs>
          <w:tab w:val="num" w:pos="360"/>
        </w:tabs>
      </w:pPr>
    </w:lvl>
    <w:lvl w:ilvl="2" w:tplc="F66661D4">
      <w:numFmt w:val="none"/>
      <w:lvlText w:val=""/>
      <w:lvlJc w:val="left"/>
      <w:pPr>
        <w:tabs>
          <w:tab w:val="num" w:pos="360"/>
        </w:tabs>
      </w:pPr>
    </w:lvl>
    <w:lvl w:ilvl="3" w:tplc="5CD82636">
      <w:numFmt w:val="none"/>
      <w:lvlText w:val=""/>
      <w:lvlJc w:val="left"/>
      <w:pPr>
        <w:tabs>
          <w:tab w:val="num" w:pos="360"/>
        </w:tabs>
      </w:pPr>
    </w:lvl>
    <w:lvl w:ilvl="4" w:tplc="5DDAEFB2">
      <w:numFmt w:val="none"/>
      <w:lvlText w:val=""/>
      <w:lvlJc w:val="left"/>
      <w:pPr>
        <w:tabs>
          <w:tab w:val="num" w:pos="360"/>
        </w:tabs>
      </w:pPr>
    </w:lvl>
    <w:lvl w:ilvl="5" w:tplc="15C227E0">
      <w:numFmt w:val="none"/>
      <w:lvlText w:val=""/>
      <w:lvlJc w:val="left"/>
      <w:pPr>
        <w:tabs>
          <w:tab w:val="num" w:pos="360"/>
        </w:tabs>
      </w:pPr>
    </w:lvl>
    <w:lvl w:ilvl="6" w:tplc="11B8351C">
      <w:numFmt w:val="none"/>
      <w:lvlText w:val=""/>
      <w:lvlJc w:val="left"/>
      <w:pPr>
        <w:tabs>
          <w:tab w:val="num" w:pos="360"/>
        </w:tabs>
      </w:pPr>
    </w:lvl>
    <w:lvl w:ilvl="7" w:tplc="D45A3ADE">
      <w:numFmt w:val="none"/>
      <w:lvlText w:val=""/>
      <w:lvlJc w:val="left"/>
      <w:pPr>
        <w:tabs>
          <w:tab w:val="num" w:pos="360"/>
        </w:tabs>
      </w:pPr>
    </w:lvl>
    <w:lvl w:ilvl="8" w:tplc="D026F6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39"/>
  </w:num>
  <w:num w:numId="3">
    <w:abstractNumId w:val="22"/>
  </w:num>
  <w:num w:numId="4">
    <w:abstractNumId w:val="26"/>
  </w:num>
  <w:num w:numId="5">
    <w:abstractNumId w:val="32"/>
  </w:num>
  <w:num w:numId="6">
    <w:abstractNumId w:val="6"/>
  </w:num>
  <w:num w:numId="7">
    <w:abstractNumId w:val="33"/>
  </w:num>
  <w:num w:numId="8">
    <w:abstractNumId w:val="30"/>
  </w:num>
  <w:num w:numId="9">
    <w:abstractNumId w:val="24"/>
  </w:num>
  <w:num w:numId="1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29"/>
  </w:num>
  <w:num w:numId="13">
    <w:abstractNumId w:val="13"/>
  </w:num>
  <w:num w:numId="14">
    <w:abstractNumId w:val="12"/>
  </w:num>
  <w:num w:numId="15">
    <w:abstractNumId w:val="14"/>
  </w:num>
  <w:num w:numId="16">
    <w:abstractNumId w:val="25"/>
  </w:num>
  <w:num w:numId="17">
    <w:abstractNumId w:val="38"/>
  </w:num>
  <w:num w:numId="18">
    <w:abstractNumId w:val="31"/>
  </w:num>
  <w:num w:numId="19">
    <w:abstractNumId w:val="34"/>
  </w:num>
  <w:num w:numId="20">
    <w:abstractNumId w:val="16"/>
  </w:num>
  <w:num w:numId="21">
    <w:abstractNumId w:val="7"/>
  </w:num>
  <w:num w:numId="22">
    <w:abstractNumId w:val="4"/>
  </w:num>
  <w:num w:numId="23">
    <w:abstractNumId w:val="15"/>
  </w:num>
  <w:num w:numId="24">
    <w:abstractNumId w:val="28"/>
  </w:num>
  <w:num w:numId="25">
    <w:abstractNumId w:val="17"/>
  </w:num>
  <w:num w:numId="26">
    <w:abstractNumId w:val="10"/>
  </w:num>
  <w:num w:numId="27">
    <w:abstractNumId w:val="19"/>
  </w:num>
  <w:num w:numId="28">
    <w:abstractNumId w:val="18"/>
  </w:num>
  <w:num w:numId="29">
    <w:abstractNumId w:val="36"/>
  </w:num>
  <w:num w:numId="30">
    <w:abstractNumId w:val="3"/>
  </w:num>
  <w:num w:numId="31">
    <w:abstractNumId w:val="0"/>
  </w:num>
  <w:num w:numId="32">
    <w:abstractNumId w:val="21"/>
  </w:num>
  <w:num w:numId="33">
    <w:abstractNumId w:val="20"/>
  </w:num>
  <w:num w:numId="34">
    <w:abstractNumId w:val="9"/>
  </w:num>
  <w:num w:numId="35">
    <w:abstractNumId w:val="23"/>
  </w:num>
  <w:num w:numId="36">
    <w:abstractNumId w:val="8"/>
  </w:num>
  <w:num w:numId="37">
    <w:abstractNumId w:val="37"/>
  </w:num>
  <w:num w:numId="38">
    <w:abstractNumId w:val="2"/>
  </w:num>
  <w:num w:numId="39">
    <w:abstractNumId w:val="27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15A0E"/>
    <w:rsid w:val="0001737C"/>
    <w:rsid w:val="00017AF9"/>
    <w:rsid w:val="000209C4"/>
    <w:rsid w:val="000665ED"/>
    <w:rsid w:val="00077079"/>
    <w:rsid w:val="00082392"/>
    <w:rsid w:val="000842A5"/>
    <w:rsid w:val="000C623F"/>
    <w:rsid w:val="000D0272"/>
    <w:rsid w:val="000E6227"/>
    <w:rsid w:val="001352C6"/>
    <w:rsid w:val="00143000"/>
    <w:rsid w:val="00160F86"/>
    <w:rsid w:val="00162D97"/>
    <w:rsid w:val="00176794"/>
    <w:rsid w:val="00194E75"/>
    <w:rsid w:val="001A07CE"/>
    <w:rsid w:val="001A3241"/>
    <w:rsid w:val="001B5457"/>
    <w:rsid w:val="00201A70"/>
    <w:rsid w:val="00245545"/>
    <w:rsid w:val="002530C7"/>
    <w:rsid w:val="00255E6C"/>
    <w:rsid w:val="00272102"/>
    <w:rsid w:val="00281948"/>
    <w:rsid w:val="00281DED"/>
    <w:rsid w:val="002954E1"/>
    <w:rsid w:val="00296267"/>
    <w:rsid w:val="002C25CF"/>
    <w:rsid w:val="002E180A"/>
    <w:rsid w:val="002F48CB"/>
    <w:rsid w:val="003018F1"/>
    <w:rsid w:val="00326506"/>
    <w:rsid w:val="0032785A"/>
    <w:rsid w:val="0033524C"/>
    <w:rsid w:val="0034611E"/>
    <w:rsid w:val="00347A22"/>
    <w:rsid w:val="00351514"/>
    <w:rsid w:val="0035722A"/>
    <w:rsid w:val="0036108C"/>
    <w:rsid w:val="00365BFD"/>
    <w:rsid w:val="003743D6"/>
    <w:rsid w:val="00394D77"/>
    <w:rsid w:val="003A1FE2"/>
    <w:rsid w:val="003B20C9"/>
    <w:rsid w:val="003C0333"/>
    <w:rsid w:val="003C21AC"/>
    <w:rsid w:val="003C6675"/>
    <w:rsid w:val="003F63A3"/>
    <w:rsid w:val="00404E7A"/>
    <w:rsid w:val="004050E4"/>
    <w:rsid w:val="00410FF0"/>
    <w:rsid w:val="00424639"/>
    <w:rsid w:val="004263C9"/>
    <w:rsid w:val="00426F65"/>
    <w:rsid w:val="0045768B"/>
    <w:rsid w:val="00497E0C"/>
    <w:rsid w:val="004A5F23"/>
    <w:rsid w:val="004B088A"/>
    <w:rsid w:val="004C5188"/>
    <w:rsid w:val="004D559C"/>
    <w:rsid w:val="004E0C6A"/>
    <w:rsid w:val="004E5541"/>
    <w:rsid w:val="004F7CE5"/>
    <w:rsid w:val="005003D8"/>
    <w:rsid w:val="005019B5"/>
    <w:rsid w:val="005114A7"/>
    <w:rsid w:val="00515ADA"/>
    <w:rsid w:val="00532254"/>
    <w:rsid w:val="005324D4"/>
    <w:rsid w:val="005355C4"/>
    <w:rsid w:val="00542BC0"/>
    <w:rsid w:val="00543EFD"/>
    <w:rsid w:val="0056592A"/>
    <w:rsid w:val="00565DFB"/>
    <w:rsid w:val="00575405"/>
    <w:rsid w:val="00587EE8"/>
    <w:rsid w:val="005B165F"/>
    <w:rsid w:val="005B43E8"/>
    <w:rsid w:val="005B730D"/>
    <w:rsid w:val="005C3243"/>
    <w:rsid w:val="00600310"/>
    <w:rsid w:val="0060538B"/>
    <w:rsid w:val="00611D19"/>
    <w:rsid w:val="006332BE"/>
    <w:rsid w:val="00650E6B"/>
    <w:rsid w:val="006634AF"/>
    <w:rsid w:val="006731A0"/>
    <w:rsid w:val="006B602F"/>
    <w:rsid w:val="006D4AC0"/>
    <w:rsid w:val="006D6BED"/>
    <w:rsid w:val="006E3CBF"/>
    <w:rsid w:val="006E7B59"/>
    <w:rsid w:val="006F1788"/>
    <w:rsid w:val="006F2B36"/>
    <w:rsid w:val="006F374B"/>
    <w:rsid w:val="006F37F5"/>
    <w:rsid w:val="006F41BE"/>
    <w:rsid w:val="00735523"/>
    <w:rsid w:val="0076218A"/>
    <w:rsid w:val="0078012E"/>
    <w:rsid w:val="007B5853"/>
    <w:rsid w:val="007D38E0"/>
    <w:rsid w:val="007E5CBC"/>
    <w:rsid w:val="00822514"/>
    <w:rsid w:val="00825C8E"/>
    <w:rsid w:val="00840276"/>
    <w:rsid w:val="00846C86"/>
    <w:rsid w:val="00863ABA"/>
    <w:rsid w:val="0088014D"/>
    <w:rsid w:val="00883034"/>
    <w:rsid w:val="008A448A"/>
    <w:rsid w:val="008A6961"/>
    <w:rsid w:val="008B4089"/>
    <w:rsid w:val="008D497E"/>
    <w:rsid w:val="0090660E"/>
    <w:rsid w:val="00912687"/>
    <w:rsid w:val="00917F13"/>
    <w:rsid w:val="009325BD"/>
    <w:rsid w:val="00937A4A"/>
    <w:rsid w:val="0094685D"/>
    <w:rsid w:val="00951AD1"/>
    <w:rsid w:val="00954944"/>
    <w:rsid w:val="0095528D"/>
    <w:rsid w:val="00974D34"/>
    <w:rsid w:val="00986B08"/>
    <w:rsid w:val="00990F64"/>
    <w:rsid w:val="009960BB"/>
    <w:rsid w:val="00997D5E"/>
    <w:rsid w:val="009A5175"/>
    <w:rsid w:val="009B647C"/>
    <w:rsid w:val="009D150F"/>
    <w:rsid w:val="009D5E6A"/>
    <w:rsid w:val="009D6252"/>
    <w:rsid w:val="00A167BB"/>
    <w:rsid w:val="00A30D09"/>
    <w:rsid w:val="00A35E53"/>
    <w:rsid w:val="00A472C0"/>
    <w:rsid w:val="00A57B09"/>
    <w:rsid w:val="00A65361"/>
    <w:rsid w:val="00A93890"/>
    <w:rsid w:val="00A93A99"/>
    <w:rsid w:val="00AD0510"/>
    <w:rsid w:val="00AE093A"/>
    <w:rsid w:val="00AE4F4C"/>
    <w:rsid w:val="00AF7909"/>
    <w:rsid w:val="00B10DBC"/>
    <w:rsid w:val="00B229C0"/>
    <w:rsid w:val="00B632CB"/>
    <w:rsid w:val="00B71581"/>
    <w:rsid w:val="00B8419F"/>
    <w:rsid w:val="00B93BFF"/>
    <w:rsid w:val="00B972ED"/>
    <w:rsid w:val="00BA220C"/>
    <w:rsid w:val="00BB4E14"/>
    <w:rsid w:val="00BC099C"/>
    <w:rsid w:val="00BD16A6"/>
    <w:rsid w:val="00BD2D56"/>
    <w:rsid w:val="00BD3737"/>
    <w:rsid w:val="00BD48AE"/>
    <w:rsid w:val="00BF0118"/>
    <w:rsid w:val="00C35D76"/>
    <w:rsid w:val="00C42203"/>
    <w:rsid w:val="00C6494D"/>
    <w:rsid w:val="00C825B1"/>
    <w:rsid w:val="00C976BD"/>
    <w:rsid w:val="00CC13FB"/>
    <w:rsid w:val="00CC6DB5"/>
    <w:rsid w:val="00CD58AC"/>
    <w:rsid w:val="00CD75B7"/>
    <w:rsid w:val="00CE0928"/>
    <w:rsid w:val="00CF059B"/>
    <w:rsid w:val="00D15A0E"/>
    <w:rsid w:val="00D44641"/>
    <w:rsid w:val="00D54340"/>
    <w:rsid w:val="00D5586D"/>
    <w:rsid w:val="00D704CD"/>
    <w:rsid w:val="00D87106"/>
    <w:rsid w:val="00DA66D6"/>
    <w:rsid w:val="00DA7767"/>
    <w:rsid w:val="00DB304C"/>
    <w:rsid w:val="00DB5007"/>
    <w:rsid w:val="00DD6978"/>
    <w:rsid w:val="00DE06B3"/>
    <w:rsid w:val="00DE17B2"/>
    <w:rsid w:val="00DE2A46"/>
    <w:rsid w:val="00DE480D"/>
    <w:rsid w:val="00DE5BFF"/>
    <w:rsid w:val="00DE6C66"/>
    <w:rsid w:val="00DF1CFB"/>
    <w:rsid w:val="00E0406B"/>
    <w:rsid w:val="00E60156"/>
    <w:rsid w:val="00E6572E"/>
    <w:rsid w:val="00E66A7F"/>
    <w:rsid w:val="00E77E84"/>
    <w:rsid w:val="00E86D84"/>
    <w:rsid w:val="00E968D2"/>
    <w:rsid w:val="00E97260"/>
    <w:rsid w:val="00EA092E"/>
    <w:rsid w:val="00EB4DF2"/>
    <w:rsid w:val="00EB58C7"/>
    <w:rsid w:val="00EB7859"/>
    <w:rsid w:val="00EF24CF"/>
    <w:rsid w:val="00EF5945"/>
    <w:rsid w:val="00EF7BBF"/>
    <w:rsid w:val="00F110F4"/>
    <w:rsid w:val="00F116C4"/>
    <w:rsid w:val="00F266F6"/>
    <w:rsid w:val="00F324B8"/>
    <w:rsid w:val="00F335F0"/>
    <w:rsid w:val="00F367C8"/>
    <w:rsid w:val="00F43F92"/>
    <w:rsid w:val="00F44C4C"/>
    <w:rsid w:val="00F473E0"/>
    <w:rsid w:val="00F569E0"/>
    <w:rsid w:val="00F61A7C"/>
    <w:rsid w:val="00F65F0D"/>
    <w:rsid w:val="00F7024C"/>
    <w:rsid w:val="00F75051"/>
    <w:rsid w:val="00F752D5"/>
    <w:rsid w:val="00F80801"/>
    <w:rsid w:val="00FB1D9D"/>
    <w:rsid w:val="00FB6783"/>
    <w:rsid w:val="00FC1CB9"/>
    <w:rsid w:val="00FD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qFormat/>
    <w:rsid w:val="001A0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customStyle="1" w:styleId="a6">
    <w:name w:val="Документ ИКСО"/>
    <w:basedOn w:val="a"/>
    <w:uiPriority w:val="99"/>
    <w:rsid w:val="00D15A0E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paragraph" w:customStyle="1" w:styleId="10">
    <w:name w:val="заголовок 1"/>
    <w:basedOn w:val="a"/>
    <w:next w:val="a"/>
    <w:rsid w:val="00272102"/>
    <w:pPr>
      <w:keepNext/>
      <w:autoSpaceDE w:val="0"/>
      <w:autoSpaceDN w:val="0"/>
      <w:outlineLvl w:val="0"/>
    </w:pPr>
    <w:rPr>
      <w:szCs w:val="20"/>
    </w:rPr>
  </w:style>
  <w:style w:type="table" w:styleId="a7">
    <w:name w:val="Table Grid"/>
    <w:basedOn w:val="a1"/>
    <w:uiPriority w:val="39"/>
    <w:rsid w:val="002721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rsid w:val="00272102"/>
  </w:style>
  <w:style w:type="paragraph" w:customStyle="1" w:styleId="ConsPlusNonformat">
    <w:name w:val="ConsPlusNonformat"/>
    <w:rsid w:val="002721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1"/>
    <w:basedOn w:val="a"/>
    <w:rsid w:val="00272102"/>
    <w:pPr>
      <w:widowControl w:val="0"/>
      <w:autoSpaceDE w:val="0"/>
      <w:autoSpaceDN w:val="0"/>
      <w:spacing w:after="120"/>
      <w:ind w:firstLine="720"/>
      <w:jc w:val="both"/>
    </w:pPr>
  </w:style>
  <w:style w:type="paragraph" w:styleId="20">
    <w:name w:val="Body Text 2"/>
    <w:basedOn w:val="a"/>
    <w:rsid w:val="00272102"/>
    <w:rPr>
      <w:b/>
      <w:bCs/>
      <w:sz w:val="32"/>
      <w:szCs w:val="34"/>
    </w:rPr>
  </w:style>
  <w:style w:type="character" w:styleId="a9">
    <w:name w:val="Hyperlink"/>
    <w:rsid w:val="00272102"/>
    <w:rPr>
      <w:color w:val="0000FF"/>
      <w:u w:val="single"/>
    </w:rPr>
  </w:style>
  <w:style w:type="paragraph" w:customStyle="1" w:styleId="ConsNormal">
    <w:name w:val="ConsNormal"/>
    <w:rsid w:val="002721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30">
    <w:name w:val="Body Text 3"/>
    <w:basedOn w:val="a"/>
    <w:rsid w:val="00272102"/>
    <w:pPr>
      <w:shd w:val="clear" w:color="auto" w:fill="FFFFFF"/>
      <w:jc w:val="both"/>
    </w:pPr>
    <w:rPr>
      <w:b/>
      <w:color w:val="000000"/>
      <w:spacing w:val="-6"/>
      <w:szCs w:val="20"/>
      <w:lang w:val="en-US"/>
    </w:rPr>
  </w:style>
  <w:style w:type="paragraph" w:styleId="aa">
    <w:name w:val="Body Text Indent"/>
    <w:basedOn w:val="a"/>
    <w:rsid w:val="00272102"/>
    <w:pPr>
      <w:spacing w:after="120"/>
      <w:ind w:left="283"/>
      <w:jc w:val="left"/>
    </w:pPr>
    <w:rPr>
      <w:szCs w:val="20"/>
    </w:rPr>
  </w:style>
  <w:style w:type="character" w:styleId="ab">
    <w:name w:val="Strong"/>
    <w:qFormat/>
    <w:rsid w:val="00272102"/>
    <w:rPr>
      <w:rFonts w:ascii="Tahoma" w:hAnsi="Tahoma" w:cs="Tahoma" w:hint="default"/>
      <w:b/>
      <w:bCs/>
      <w:sz w:val="18"/>
      <w:szCs w:val="18"/>
    </w:rPr>
  </w:style>
  <w:style w:type="paragraph" w:customStyle="1" w:styleId="14-15">
    <w:name w:val="14-15"/>
    <w:basedOn w:val="a"/>
    <w:rsid w:val="00272102"/>
    <w:pPr>
      <w:spacing w:line="360" w:lineRule="auto"/>
      <w:ind w:firstLine="709"/>
      <w:jc w:val="both"/>
    </w:pPr>
  </w:style>
  <w:style w:type="paragraph" w:customStyle="1" w:styleId="14-1">
    <w:name w:val="Текст14-1"/>
    <w:aliases w:val="5,текст14,Т-1"/>
    <w:basedOn w:val="a"/>
    <w:rsid w:val="00272102"/>
    <w:pPr>
      <w:spacing w:line="360" w:lineRule="auto"/>
      <w:ind w:firstLine="709"/>
      <w:jc w:val="both"/>
    </w:pPr>
  </w:style>
  <w:style w:type="paragraph" w:customStyle="1" w:styleId="ac">
    <w:name w:val="Знак"/>
    <w:basedOn w:val="a"/>
    <w:rsid w:val="0027210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27210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rmal (Web)"/>
    <w:basedOn w:val="a"/>
    <w:rsid w:val="00272102"/>
    <w:pPr>
      <w:spacing w:before="100" w:beforeAutospacing="1" w:after="100" w:afterAutospacing="1"/>
      <w:jc w:val="left"/>
    </w:pPr>
    <w:rPr>
      <w:rFonts w:ascii="Tahoma" w:hAnsi="Tahoma" w:cs="Tahoma"/>
      <w:sz w:val="14"/>
      <w:szCs w:val="14"/>
    </w:rPr>
  </w:style>
  <w:style w:type="paragraph" w:styleId="ae">
    <w:name w:val="footnote text"/>
    <w:basedOn w:val="a"/>
    <w:semiHidden/>
    <w:rsid w:val="00272102"/>
    <w:pPr>
      <w:jc w:val="left"/>
    </w:pPr>
    <w:rPr>
      <w:sz w:val="20"/>
      <w:szCs w:val="20"/>
    </w:rPr>
  </w:style>
  <w:style w:type="paragraph" w:customStyle="1" w:styleId="af">
    <w:name w:val="Адресат"/>
    <w:basedOn w:val="af0"/>
    <w:rsid w:val="00272102"/>
    <w:pPr>
      <w:spacing w:before="120" w:after="0"/>
    </w:pPr>
    <w:rPr>
      <w:sz w:val="28"/>
      <w:szCs w:val="28"/>
    </w:rPr>
  </w:style>
  <w:style w:type="paragraph" w:styleId="af0">
    <w:name w:val="Body Text"/>
    <w:basedOn w:val="a"/>
    <w:link w:val="af1"/>
    <w:rsid w:val="00272102"/>
    <w:pPr>
      <w:spacing w:after="120"/>
      <w:jc w:val="left"/>
    </w:pPr>
    <w:rPr>
      <w:rFonts w:ascii="Times New Roman CYR" w:hAnsi="Times New Roman CYR"/>
      <w:sz w:val="20"/>
      <w:szCs w:val="20"/>
    </w:rPr>
  </w:style>
  <w:style w:type="paragraph" w:customStyle="1" w:styleId="af2">
    <w:name w:val="Знак Знак Знак Знак"/>
    <w:basedOn w:val="a"/>
    <w:rsid w:val="0027210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24554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45545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A35E53"/>
    <w:pPr>
      <w:snapToGrid w:val="0"/>
      <w:spacing w:before="100" w:after="100"/>
    </w:pPr>
    <w:rPr>
      <w:rFonts w:eastAsia="Times New Roman"/>
      <w:sz w:val="24"/>
    </w:rPr>
  </w:style>
  <w:style w:type="paragraph" w:customStyle="1" w:styleId="ConsPlusNormal">
    <w:name w:val="ConsPlusNormal"/>
    <w:rsid w:val="00CC1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CC13FB"/>
    <w:rPr>
      <w:rFonts w:eastAsia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CC13FB"/>
    <w:rPr>
      <w:rFonts w:ascii="Times New Roman CYR" w:eastAsia="Times New Roman" w:hAnsi="Times New Roman CYR"/>
    </w:rPr>
  </w:style>
  <w:style w:type="character" w:customStyle="1" w:styleId="13">
    <w:name w:val="Заголовок №1_"/>
    <w:basedOn w:val="a0"/>
    <w:link w:val="15"/>
    <w:rsid w:val="00B632CB"/>
    <w:rPr>
      <w:b/>
      <w:bCs/>
      <w:sz w:val="27"/>
      <w:szCs w:val="27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B632CB"/>
    <w:rPr>
      <w:sz w:val="23"/>
      <w:szCs w:val="23"/>
      <w:shd w:val="clear" w:color="auto" w:fill="FFFFFF"/>
    </w:rPr>
  </w:style>
  <w:style w:type="character" w:customStyle="1" w:styleId="16">
    <w:name w:val="Основной текст Знак1"/>
    <w:basedOn w:val="a0"/>
    <w:uiPriority w:val="99"/>
    <w:rsid w:val="00B632CB"/>
    <w:rPr>
      <w:rFonts w:ascii="Times New Roman" w:hAnsi="Times New Roman" w:cs="Times New Roman"/>
      <w:spacing w:val="0"/>
      <w:sz w:val="27"/>
      <w:szCs w:val="27"/>
    </w:rPr>
  </w:style>
  <w:style w:type="character" w:customStyle="1" w:styleId="af5">
    <w:name w:val="Основной текст + Полужирный"/>
    <w:basedOn w:val="16"/>
    <w:uiPriority w:val="99"/>
    <w:rsid w:val="00B632CB"/>
    <w:rPr>
      <w:b/>
      <w:bCs/>
    </w:rPr>
  </w:style>
  <w:style w:type="paragraph" w:customStyle="1" w:styleId="15">
    <w:name w:val="Заголовок №1"/>
    <w:basedOn w:val="a"/>
    <w:link w:val="13"/>
    <w:rsid w:val="00B632CB"/>
    <w:pPr>
      <w:shd w:val="clear" w:color="auto" w:fill="FFFFFF"/>
      <w:spacing w:after="300" w:line="480" w:lineRule="exact"/>
      <w:outlineLvl w:val="0"/>
    </w:pPr>
    <w:rPr>
      <w:rFonts w:eastAsia="MS Mincho"/>
      <w:b/>
      <w:bCs/>
      <w:sz w:val="27"/>
      <w:szCs w:val="27"/>
    </w:rPr>
  </w:style>
  <w:style w:type="paragraph" w:customStyle="1" w:styleId="23">
    <w:name w:val="Основной текст (2)"/>
    <w:basedOn w:val="a"/>
    <w:link w:val="22"/>
    <w:rsid w:val="00B632CB"/>
    <w:pPr>
      <w:shd w:val="clear" w:color="auto" w:fill="FFFFFF"/>
      <w:spacing w:line="557" w:lineRule="exact"/>
      <w:jc w:val="left"/>
    </w:pPr>
    <w:rPr>
      <w:rFonts w:eastAsia="MS Mincho"/>
      <w:sz w:val="23"/>
      <w:szCs w:val="23"/>
    </w:rPr>
  </w:style>
  <w:style w:type="character" w:customStyle="1" w:styleId="24">
    <w:name w:val="Основной текст (2) + Полужирный"/>
    <w:basedOn w:val="a0"/>
    <w:rsid w:val="006D6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a0"/>
    <w:rsid w:val="006D6B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D6BED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D6BED"/>
    <w:pPr>
      <w:widowControl w:val="0"/>
      <w:shd w:val="clear" w:color="auto" w:fill="FFFFFF"/>
      <w:spacing w:line="322" w:lineRule="exact"/>
    </w:pPr>
    <w:rPr>
      <w:b/>
      <w:bCs/>
    </w:rPr>
  </w:style>
  <w:style w:type="character" w:customStyle="1" w:styleId="212pt">
    <w:name w:val="Основной текст (2) + 12 pt;Полужирный"/>
    <w:basedOn w:val="22"/>
    <w:rsid w:val="006D6B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6">
    <w:name w:val="Title"/>
    <w:basedOn w:val="a"/>
    <w:link w:val="af7"/>
    <w:qFormat/>
    <w:rsid w:val="0036108C"/>
    <w:pPr>
      <w:spacing w:after="200" w:line="276" w:lineRule="auto"/>
    </w:pPr>
    <w:rPr>
      <w:rFonts w:ascii="Arial" w:hAnsi="Arial" w:cs="Arial"/>
      <w:b/>
      <w:bCs/>
      <w:sz w:val="24"/>
      <w:szCs w:val="24"/>
      <w:lang w:eastAsia="en-US"/>
    </w:rPr>
  </w:style>
  <w:style w:type="character" w:customStyle="1" w:styleId="af7">
    <w:name w:val="Название Знак"/>
    <w:basedOn w:val="a0"/>
    <w:link w:val="af6"/>
    <w:rsid w:val="0036108C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5">
    <w:name w:val="Основной текст (5)_"/>
    <w:basedOn w:val="a0"/>
    <w:link w:val="50"/>
    <w:locked/>
    <w:rsid w:val="0036108C"/>
    <w:rPr>
      <w:rFonts w:eastAsia="Times New Roman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6108C"/>
    <w:pPr>
      <w:shd w:val="clear" w:color="auto" w:fill="FFFFFF"/>
      <w:spacing w:line="240" w:lineRule="atLeast"/>
      <w:jc w:val="left"/>
    </w:pPr>
    <w:rPr>
      <w:sz w:val="25"/>
      <w:szCs w:val="25"/>
    </w:rPr>
  </w:style>
  <w:style w:type="character" w:customStyle="1" w:styleId="af8">
    <w:name w:val="Документ ИКСО Знак Знак"/>
    <w:basedOn w:val="a0"/>
    <w:link w:val="af9"/>
    <w:locked/>
    <w:rsid w:val="009B647C"/>
    <w:rPr>
      <w:rFonts w:ascii="Times New Roman CYR" w:hAnsi="Times New Roman CYR" w:cs="Times New Roman CYR"/>
      <w:sz w:val="28"/>
      <w:szCs w:val="28"/>
    </w:rPr>
  </w:style>
  <w:style w:type="paragraph" w:customStyle="1" w:styleId="af9">
    <w:name w:val="Документ ИКСО Знак"/>
    <w:basedOn w:val="a"/>
    <w:link w:val="af8"/>
    <w:rsid w:val="009B647C"/>
    <w:pPr>
      <w:spacing w:before="120" w:line="360" w:lineRule="auto"/>
      <w:ind w:firstLine="709"/>
      <w:jc w:val="both"/>
    </w:pPr>
    <w:rPr>
      <w:rFonts w:ascii="Times New Roman CYR" w:eastAsia="MS Mincho" w:hAnsi="Times New Roman CYR" w:cs="Times New Roman CYR"/>
    </w:rPr>
  </w:style>
  <w:style w:type="paragraph" w:customStyle="1" w:styleId="Pa2">
    <w:name w:val="Pa2"/>
    <w:basedOn w:val="a"/>
    <w:next w:val="a"/>
    <w:rsid w:val="009B647C"/>
    <w:pPr>
      <w:autoSpaceDE w:val="0"/>
      <w:autoSpaceDN w:val="0"/>
      <w:adjustRightInd w:val="0"/>
      <w:spacing w:line="221" w:lineRule="atLeast"/>
      <w:jc w:val="left"/>
    </w:pPr>
    <w:rPr>
      <w:rFonts w:ascii="Calibri" w:hAnsi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&#1072;\AppData\Roaming\Microsoft\&#1064;&#1072;&#1073;&#1083;&#1086;&#1085;&#1099;\&#1088;&#1077;&#1096;&#1077;&#1085;&#1080;&#1077;%20&#1083;&#1077;&#1085;&#1086;&#108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A7777-0E7A-4D04-8C69-B52F2916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леносй</Template>
  <TotalTime>1</TotalTime>
  <Pages>6</Pages>
  <Words>875</Words>
  <Characters>6983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creator>Рязанова</dc:creator>
  <cp:lastModifiedBy>Оксана Гаплик</cp:lastModifiedBy>
  <cp:revision>2</cp:revision>
  <cp:lastPrinted>2017-10-12T10:13:00Z</cp:lastPrinted>
  <dcterms:created xsi:type="dcterms:W3CDTF">2017-10-12T12:22:00Z</dcterms:created>
  <dcterms:modified xsi:type="dcterms:W3CDTF">2017-10-12T12:22:00Z</dcterms:modified>
</cp:coreProperties>
</file>